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C82001" w14:textId="314D9C3B" w:rsidR="00BA00AB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FERTHYNG</w:t>
      </w:r>
      <w:r>
        <w:rPr>
          <w:rFonts w:cs="Times New Roman"/>
          <w:szCs w:val="24"/>
        </w:rPr>
        <w:t xml:space="preserve">    (fl.1441)</w:t>
      </w:r>
    </w:p>
    <w:p w14:paraId="1076D6D0" w14:textId="2CEE664B" w:rsidR="00807E5A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Tapicer.</w:t>
      </w:r>
    </w:p>
    <w:p w14:paraId="676BFD89" w14:textId="77777777" w:rsidR="00807E5A" w:rsidRDefault="00807E5A" w:rsidP="009139A6">
      <w:pPr>
        <w:pStyle w:val="NoSpacing"/>
        <w:rPr>
          <w:rFonts w:cs="Times New Roman"/>
          <w:szCs w:val="24"/>
        </w:rPr>
      </w:pPr>
    </w:p>
    <w:p w14:paraId="1D341DB7" w14:textId="77777777" w:rsidR="00807E5A" w:rsidRDefault="00807E5A" w:rsidP="009139A6">
      <w:pPr>
        <w:pStyle w:val="NoSpacing"/>
        <w:rPr>
          <w:rFonts w:cs="Times New Roman"/>
          <w:szCs w:val="24"/>
        </w:rPr>
      </w:pPr>
    </w:p>
    <w:p w14:paraId="78C96421" w14:textId="3CB6496C" w:rsidR="00807E5A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Oct.1441</w:t>
      </w:r>
      <w:r>
        <w:rPr>
          <w:rFonts w:cs="Times New Roman"/>
          <w:szCs w:val="24"/>
        </w:rPr>
        <w:tab/>
        <w:t xml:space="preserve">He, Ralph Spayne(q.v.), Richard Pope(q.v.) and Stephen Parker(q.v.) were </w:t>
      </w:r>
    </w:p>
    <w:p w14:paraId="7B01948B" w14:textId="36B4DC4E" w:rsidR="00807E5A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sworn Masters of the Tapicers.</w:t>
      </w:r>
    </w:p>
    <w:p w14:paraId="33AD47A1" w14:textId="38DAACD4" w:rsidR="00807E5A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(“Calendar of Letter-Books of the City of London: K” folio 195)</w:t>
      </w:r>
    </w:p>
    <w:p w14:paraId="7FE0939E" w14:textId="77777777" w:rsidR="00807E5A" w:rsidRDefault="00807E5A" w:rsidP="009139A6">
      <w:pPr>
        <w:pStyle w:val="NoSpacing"/>
        <w:rPr>
          <w:rFonts w:cs="Times New Roman"/>
          <w:szCs w:val="24"/>
        </w:rPr>
      </w:pPr>
    </w:p>
    <w:p w14:paraId="4B553A60" w14:textId="77777777" w:rsidR="00807E5A" w:rsidRDefault="00807E5A" w:rsidP="009139A6">
      <w:pPr>
        <w:pStyle w:val="NoSpacing"/>
        <w:rPr>
          <w:rFonts w:cs="Times New Roman"/>
          <w:szCs w:val="24"/>
        </w:rPr>
      </w:pPr>
    </w:p>
    <w:p w14:paraId="59F60E84" w14:textId="674A6D9C" w:rsidR="00807E5A" w:rsidRPr="00807E5A" w:rsidRDefault="00807E5A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June 2023</w:t>
      </w:r>
    </w:p>
    <w:sectPr w:rsidR="00807E5A" w:rsidRPr="00807E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FE3F77" w14:textId="77777777" w:rsidR="00807E5A" w:rsidRDefault="00807E5A" w:rsidP="009139A6">
      <w:r>
        <w:separator/>
      </w:r>
    </w:p>
  </w:endnote>
  <w:endnote w:type="continuationSeparator" w:id="0">
    <w:p w14:paraId="0815056C" w14:textId="77777777" w:rsidR="00807E5A" w:rsidRDefault="00807E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2A5A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9A7C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6F9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0BB7A" w14:textId="77777777" w:rsidR="00807E5A" w:rsidRDefault="00807E5A" w:rsidP="009139A6">
      <w:r>
        <w:separator/>
      </w:r>
    </w:p>
  </w:footnote>
  <w:footnote w:type="continuationSeparator" w:id="0">
    <w:p w14:paraId="590349E7" w14:textId="77777777" w:rsidR="00807E5A" w:rsidRDefault="00807E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273B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2D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DBF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5A"/>
    <w:rsid w:val="000666E0"/>
    <w:rsid w:val="002510B7"/>
    <w:rsid w:val="005C130B"/>
    <w:rsid w:val="00807E5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18A3B5"/>
  <w15:chartTrackingRefBased/>
  <w15:docId w15:val="{73F09A8E-14B5-409D-B053-055B7B9A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2023-06-02T06:52:00Z</dcterms:created>
  <dcterms:modified xsi:type="dcterms:W3CDTF">2023-06-02T06:54:00Z</dcterms:modified>
</cp:coreProperties>
</file>